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955" w:rsidRDefault="00EA7955" w:rsidP="009A137B">
      <w:pPr>
        <w:jc w:val="center"/>
        <w:rPr>
          <w:sz w:val="32"/>
          <w:szCs w:val="32"/>
        </w:rPr>
      </w:pPr>
      <w:r>
        <w:rPr>
          <w:sz w:val="32"/>
          <w:szCs w:val="32"/>
        </w:rPr>
        <w:t>ОРИЕНТИРОВКА</w:t>
      </w:r>
    </w:p>
    <w:p w:rsidR="00EA7955" w:rsidRPr="009A137B" w:rsidRDefault="00EA7955" w:rsidP="009A137B">
      <w:pPr>
        <w:jc w:val="center"/>
        <w:rPr>
          <w:sz w:val="32"/>
          <w:szCs w:val="32"/>
        </w:rPr>
      </w:pPr>
    </w:p>
    <w:p w:rsidR="00EA7955" w:rsidRPr="00EA179D" w:rsidRDefault="00EA7955" w:rsidP="006F68EF">
      <w:pPr>
        <w:ind w:left="540" w:right="-18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АЗИЗОВ СЕРГЕЙ ЛИНАРОВИЧ</w:t>
      </w:r>
    </w:p>
    <w:p w:rsidR="00EA7955" w:rsidRPr="001E4D00" w:rsidRDefault="00EA7955" w:rsidP="006F68EF">
      <w:pPr>
        <w:ind w:left="540"/>
        <w:rPr>
          <w:b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IMG_3378" style="position:absolute;left:0;text-align:left;margin-left:18pt;margin-top:6.1pt;width:136.7pt;height:177.6pt;z-index:251658240;visibility:visible" wrapcoords="-119 -91 -119 21600 21719 21600 21719 -91 -119 -91" stroked="t" strokecolor="windowText">
            <v:imagedata r:id="rId4" o:title="" croptop="5824f" cropbottom="34147f" cropleft="18795f" cropright="16707f" chromakey="#ffc584"/>
            <w10:wrap type="through"/>
          </v:shape>
        </w:pict>
      </w:r>
      <w:r w:rsidRPr="001E4D00">
        <w:rPr>
          <w:b/>
        </w:rPr>
        <w:t>ДАТА Р</w:t>
      </w:r>
      <w:r>
        <w:rPr>
          <w:b/>
        </w:rPr>
        <w:t>О</w:t>
      </w:r>
      <w:r w:rsidRPr="001E4D00">
        <w:rPr>
          <w:b/>
        </w:rPr>
        <w:t>ЖДЕНИЯ</w:t>
      </w:r>
      <w:r>
        <w:rPr>
          <w:b/>
        </w:rPr>
        <w:t xml:space="preserve">: </w:t>
      </w:r>
      <w:r w:rsidRPr="00DD511B">
        <w:rPr>
          <w:b/>
        </w:rPr>
        <w:t>05.06.2000</w:t>
      </w:r>
    </w:p>
    <w:p w:rsidR="00EA7955" w:rsidRDefault="00EA7955" w:rsidP="006F68EF">
      <w:pPr>
        <w:rPr>
          <w:b/>
        </w:rPr>
      </w:pPr>
      <w:r w:rsidRPr="001E4D00">
        <w:rPr>
          <w:b/>
        </w:rPr>
        <w:t>МЕСТО РОЖДЕНИ</w:t>
      </w:r>
      <w:r w:rsidRPr="00F92910">
        <w:rPr>
          <w:b/>
        </w:rPr>
        <w:t>Я:</w:t>
      </w:r>
      <w:r>
        <w:rPr>
          <w:b/>
        </w:rPr>
        <w:t xml:space="preserve"> п.НОВОАГАНСК</w:t>
      </w:r>
    </w:p>
    <w:p w:rsidR="00EA7955" w:rsidRDefault="00EA7955" w:rsidP="006F68EF">
      <w:pPr>
        <w:rPr>
          <w:b/>
        </w:rPr>
      </w:pPr>
      <w:r>
        <w:rPr>
          <w:b/>
        </w:rPr>
        <w:t xml:space="preserve">НИЖНЕВАРТОВСКОГ района </w:t>
      </w:r>
    </w:p>
    <w:p w:rsidR="00EA7955" w:rsidRPr="00F92910" w:rsidRDefault="00EA7955" w:rsidP="006F68EF">
      <w:pPr>
        <w:rPr>
          <w:b/>
        </w:rPr>
      </w:pPr>
      <w:r>
        <w:rPr>
          <w:b/>
        </w:rPr>
        <w:t xml:space="preserve">ХМАО-Югры </w:t>
      </w:r>
    </w:p>
    <w:p w:rsidR="00EA7955" w:rsidRDefault="00EA7955" w:rsidP="00FB7A72"/>
    <w:p w:rsidR="00EA7955" w:rsidRPr="00F92910" w:rsidRDefault="00EA7955" w:rsidP="00FB7A72">
      <w:pPr>
        <w:rPr>
          <w:b/>
        </w:rPr>
      </w:pPr>
      <w:r>
        <w:rPr>
          <w:b/>
        </w:rPr>
        <w:t>Совершил самовольный уход из КОУ «Специальная учебно-воспитательная школа № 2»</w:t>
      </w:r>
    </w:p>
    <w:p w:rsidR="00EA7955" w:rsidRDefault="00EA7955" w:rsidP="00FB7A72"/>
    <w:p w:rsidR="00EA7955" w:rsidRPr="00F77869" w:rsidRDefault="00EA7955" w:rsidP="008D553D">
      <w:pPr>
        <w:ind w:left="170" w:right="113" w:firstLine="709"/>
        <w:jc w:val="both"/>
        <w:rPr>
          <w:sz w:val="28"/>
          <w:szCs w:val="28"/>
        </w:rPr>
      </w:pPr>
      <w:r w:rsidRPr="008D3463">
        <w:rPr>
          <w:b/>
          <w:bCs/>
          <w:sz w:val="28"/>
          <w:szCs w:val="28"/>
        </w:rPr>
        <w:t>ПРИМЕТЫ</w:t>
      </w:r>
      <w:r w:rsidRPr="00F77869">
        <w:rPr>
          <w:b/>
          <w:bCs/>
          <w:sz w:val="28"/>
          <w:szCs w:val="28"/>
        </w:rPr>
        <w:t>:</w:t>
      </w:r>
      <w:r w:rsidRPr="00F77869">
        <w:rPr>
          <w:sz w:val="28"/>
          <w:szCs w:val="28"/>
        </w:rPr>
        <w:t xml:space="preserve"> рост около 150-</w:t>
      </w:r>
      <w:smartTag w:uri="urn:schemas-microsoft-com:office:smarttags" w:element="metricconverter">
        <w:smartTagPr>
          <w:attr w:name="ProductID" w:val="155 см"/>
        </w:smartTagPr>
        <w:r w:rsidRPr="00F77869">
          <w:rPr>
            <w:sz w:val="28"/>
            <w:szCs w:val="28"/>
          </w:rPr>
          <w:t>155 см</w:t>
        </w:r>
      </w:smartTag>
      <w:r w:rsidRPr="00F77869">
        <w:rPr>
          <w:sz w:val="28"/>
          <w:szCs w:val="28"/>
        </w:rPr>
        <w:t>, среднего телосложения, глаза голубые, плечи горизонтальные; лицо по форме овальное,  лоб невысокий; нос средний, спинка носа прямая, губы тонкие, уши по форме овальные, оттопыреность ушей общая;  волосы светло-русые.</w:t>
      </w:r>
    </w:p>
    <w:p w:rsidR="00EA7955" w:rsidRPr="004E6CFC" w:rsidRDefault="00EA7955" w:rsidP="00FB7A72">
      <w:pPr>
        <w:tabs>
          <w:tab w:val="left" w:pos="4140"/>
        </w:tabs>
        <w:rPr>
          <w:sz w:val="16"/>
          <w:szCs w:val="16"/>
        </w:rPr>
      </w:pPr>
    </w:p>
    <w:p w:rsidR="00EA7955" w:rsidRDefault="00EA7955" w:rsidP="00FB7A72"/>
    <w:p w:rsidR="00EA7955" w:rsidRPr="001742F6" w:rsidRDefault="00EA7955" w:rsidP="00FB7A72">
      <w:pPr>
        <w:rPr>
          <w:b/>
        </w:rPr>
      </w:pPr>
      <w:r w:rsidRPr="001742F6">
        <w:rPr>
          <w:b/>
        </w:rPr>
        <w:t xml:space="preserve">при </w:t>
      </w:r>
      <w:r>
        <w:rPr>
          <w:b/>
        </w:rPr>
        <w:t>обнаружении</w:t>
      </w:r>
      <w:r w:rsidRPr="001742F6">
        <w:rPr>
          <w:b/>
        </w:rPr>
        <w:t xml:space="preserve"> сообщать:</w:t>
      </w:r>
    </w:p>
    <w:p w:rsidR="00EA7955" w:rsidRDefault="00EA7955" w:rsidP="00FB7A72">
      <w:r w:rsidRPr="001742F6">
        <w:t>в (83462)-</w:t>
      </w:r>
      <w:r>
        <w:t>77</w:t>
      </w:r>
      <w:r w:rsidRPr="001742F6">
        <w:t>-</w:t>
      </w:r>
      <w:r>
        <w:t>03</w:t>
      </w:r>
      <w:r w:rsidRPr="001742F6">
        <w:t>-</w:t>
      </w:r>
      <w:r>
        <w:t>02</w:t>
      </w:r>
      <w:r w:rsidRPr="001742F6">
        <w:t>; (83462)-</w:t>
      </w:r>
      <w:r>
        <w:t>77</w:t>
      </w:r>
      <w:r w:rsidRPr="001742F6">
        <w:t>-</w:t>
      </w:r>
      <w:r>
        <w:t>03</w:t>
      </w:r>
      <w:r w:rsidRPr="001742F6">
        <w:t>-</w:t>
      </w:r>
      <w:r>
        <w:t>17, 611790, 604822</w:t>
      </w:r>
    </w:p>
    <w:p w:rsidR="00EA7955" w:rsidRDefault="00EA7955" w:rsidP="006F68EF">
      <w:pPr>
        <w:jc w:val="both"/>
        <w:rPr>
          <w:sz w:val="28"/>
          <w:szCs w:val="28"/>
        </w:rPr>
      </w:pPr>
    </w:p>
    <w:sectPr w:rsidR="00EA7955" w:rsidSect="00EB66D2">
      <w:pgSz w:w="11906" w:h="16838"/>
      <w:pgMar w:top="284" w:right="746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68EF"/>
    <w:rsid w:val="00071F05"/>
    <w:rsid w:val="000F79C8"/>
    <w:rsid w:val="001742F6"/>
    <w:rsid w:val="001E4D00"/>
    <w:rsid w:val="00307777"/>
    <w:rsid w:val="00321917"/>
    <w:rsid w:val="003649AB"/>
    <w:rsid w:val="003C22A7"/>
    <w:rsid w:val="004E6CFC"/>
    <w:rsid w:val="004F791A"/>
    <w:rsid w:val="00514A09"/>
    <w:rsid w:val="0059706A"/>
    <w:rsid w:val="00616C24"/>
    <w:rsid w:val="006F68EF"/>
    <w:rsid w:val="00725359"/>
    <w:rsid w:val="007B53F9"/>
    <w:rsid w:val="00880D55"/>
    <w:rsid w:val="008A5009"/>
    <w:rsid w:val="008D3463"/>
    <w:rsid w:val="008D553D"/>
    <w:rsid w:val="008E18DC"/>
    <w:rsid w:val="008E7A69"/>
    <w:rsid w:val="008F76AC"/>
    <w:rsid w:val="009343E9"/>
    <w:rsid w:val="009720E5"/>
    <w:rsid w:val="0098013B"/>
    <w:rsid w:val="009A137B"/>
    <w:rsid w:val="009C7D4D"/>
    <w:rsid w:val="009F7797"/>
    <w:rsid w:val="00AC4DB9"/>
    <w:rsid w:val="00AE6102"/>
    <w:rsid w:val="00BD1D77"/>
    <w:rsid w:val="00CB4747"/>
    <w:rsid w:val="00D2372C"/>
    <w:rsid w:val="00DB10EB"/>
    <w:rsid w:val="00DD511B"/>
    <w:rsid w:val="00E02503"/>
    <w:rsid w:val="00EA179D"/>
    <w:rsid w:val="00EA7955"/>
    <w:rsid w:val="00EB66D2"/>
    <w:rsid w:val="00F25BC1"/>
    <w:rsid w:val="00F44258"/>
    <w:rsid w:val="00F77869"/>
    <w:rsid w:val="00F92910"/>
    <w:rsid w:val="00FA1E39"/>
    <w:rsid w:val="00FB7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8E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6F68EF"/>
    <w:rPr>
      <w:sz w:val="28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F68EF"/>
    <w:rPr>
      <w:rFonts w:ascii="Times New Roman" w:hAnsi="Times New Roman" w:cs="Times New Roman"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F68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F68EF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86</Words>
  <Characters>495</Characters>
  <Application>Microsoft Office Outlook</Application>
  <DocSecurity>0</DocSecurity>
  <Lines>0</Lines>
  <Paragraphs>0</Paragraphs>
  <ScaleCrop>false</ScaleCrop>
  <Company>AUZsoft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ОРИЕНТИРОВКА</dc:title>
  <dc:subject/>
  <dc:creator>ОБ</dc:creator>
  <cp:keywords/>
  <dc:description/>
  <cp:lastModifiedBy>СМИ</cp:lastModifiedBy>
  <cp:revision>3</cp:revision>
  <cp:lastPrinted>2015-10-06T11:12:00Z</cp:lastPrinted>
  <dcterms:created xsi:type="dcterms:W3CDTF">2015-10-14T06:39:00Z</dcterms:created>
  <dcterms:modified xsi:type="dcterms:W3CDTF">2015-10-14T09:12:00Z</dcterms:modified>
</cp:coreProperties>
</file>